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C8" w:rsidRDefault="00EA65C8" w:rsidP="009A217B">
      <w:pPr>
        <w:tabs>
          <w:tab w:val="left" w:pos="61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tab/>
        <w:t xml:space="preserve">                           </w:t>
      </w:r>
      <w:r w:rsidRPr="009A217B">
        <w:rPr>
          <w:rFonts w:ascii="Times New Roman" w:hAnsi="Times New Roman"/>
          <w:sz w:val="28"/>
          <w:szCs w:val="28"/>
        </w:rPr>
        <w:t>УТВЕРЖДАЮ</w:t>
      </w:r>
    </w:p>
    <w:p w:rsidR="00EA65C8" w:rsidRDefault="00EA65C8" w:rsidP="009A217B">
      <w:pPr>
        <w:tabs>
          <w:tab w:val="left" w:pos="61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И.о. начальника ОМВД России «Котласский»</w:t>
      </w:r>
    </w:p>
    <w:p w:rsidR="00EA65C8" w:rsidRDefault="00EA65C8" w:rsidP="009A217B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подполковник юстиции</w:t>
      </w:r>
    </w:p>
    <w:p w:rsidR="00EA65C8" w:rsidRDefault="00EA65C8" w:rsidP="009A2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_______________Д.В. Шулятьев</w:t>
      </w:r>
    </w:p>
    <w:p w:rsidR="00EA65C8" w:rsidRDefault="00EA65C8" w:rsidP="009A217B">
      <w:pPr>
        <w:tabs>
          <w:tab w:val="left" w:pos="5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«____»______________2013г.</w:t>
      </w: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p w:rsidR="00EA65C8" w:rsidRDefault="00EA65C8" w:rsidP="009A217B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</w:t>
      </w:r>
    </w:p>
    <w:p w:rsidR="00EA65C8" w:rsidRDefault="00EA65C8" w:rsidP="009A217B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Приема граждан руководствующим составом </w:t>
      </w:r>
    </w:p>
    <w:p w:rsidR="00EA65C8" w:rsidRDefault="00EA65C8" w:rsidP="009A217B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ОМВД России «Котласский»</w:t>
      </w:r>
    </w:p>
    <w:p w:rsidR="00EA65C8" w:rsidRPr="009A217B" w:rsidRDefault="00EA65C8" w:rsidP="009A217B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17B">
        <w:rPr>
          <w:rFonts w:ascii="Times New Roman" w:hAnsi="Times New Roman"/>
          <w:b/>
          <w:sz w:val="28"/>
          <w:szCs w:val="28"/>
        </w:rPr>
        <w:t>в общероссийский день приема граждан</w:t>
      </w:r>
    </w:p>
    <w:p w:rsidR="00EA65C8" w:rsidRDefault="00EA65C8" w:rsidP="009A217B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17B">
        <w:rPr>
          <w:rFonts w:ascii="Times New Roman" w:hAnsi="Times New Roman"/>
          <w:b/>
          <w:sz w:val="28"/>
          <w:szCs w:val="28"/>
        </w:rPr>
        <w:t>12 декабря 2013 года</w:t>
      </w: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4"/>
        <w:gridCol w:w="2102"/>
        <w:gridCol w:w="1544"/>
        <w:gridCol w:w="1068"/>
        <w:gridCol w:w="2233"/>
      </w:tblGrid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Дата, день недели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Примечание (место проведения приема, рабочий телефон)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И.о. заместителя начальника ОМВД-начальник полиции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Верховцев Д.С.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12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12-14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2-47-44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Заместитель начальника ОМВД-начальник тыла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Баумгертнер  А.Л.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12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2-55-62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Заместитель начальника ОМВД-начальник группы по работе с личным составом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Вьюхин А.Л.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12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2-54-19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Заместитель начальника ОМВД-начальник следственного отдела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Шулятьев Д.В.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12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2-49-38</w:t>
            </w:r>
          </w:p>
        </w:tc>
      </w:tr>
    </w:tbl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p w:rsidR="00EA65C8" w:rsidRDefault="00EA65C8" w:rsidP="00D91982">
      <w:pPr>
        <w:tabs>
          <w:tab w:val="left" w:pos="6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Pr="009A217B">
        <w:rPr>
          <w:rFonts w:ascii="Times New Roman" w:hAnsi="Times New Roman"/>
          <w:sz w:val="28"/>
          <w:szCs w:val="28"/>
        </w:rPr>
        <w:t>УТВЕРЖДАЮ</w:t>
      </w:r>
    </w:p>
    <w:p w:rsidR="00EA65C8" w:rsidRDefault="00EA65C8" w:rsidP="00D91982">
      <w:pPr>
        <w:tabs>
          <w:tab w:val="left" w:pos="61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И.о. начальника ОМВД России «Котласский»</w:t>
      </w:r>
    </w:p>
    <w:p w:rsidR="00EA65C8" w:rsidRDefault="00EA65C8" w:rsidP="00D91982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подполковник юстиции</w:t>
      </w:r>
    </w:p>
    <w:p w:rsidR="00EA65C8" w:rsidRDefault="00EA65C8" w:rsidP="00D919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_______________Д.В. Шулятьев</w:t>
      </w:r>
    </w:p>
    <w:p w:rsidR="00EA65C8" w:rsidRDefault="00EA65C8" w:rsidP="00D91982">
      <w:pPr>
        <w:tabs>
          <w:tab w:val="left" w:pos="5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«____»______________2013г.</w:t>
      </w:r>
    </w:p>
    <w:p w:rsidR="00EA65C8" w:rsidRDefault="00EA65C8" w:rsidP="00D91982">
      <w:pPr>
        <w:rPr>
          <w:rFonts w:ascii="Times New Roman" w:hAnsi="Times New Roman"/>
          <w:sz w:val="28"/>
          <w:szCs w:val="28"/>
        </w:rPr>
      </w:pPr>
    </w:p>
    <w:p w:rsidR="00EA65C8" w:rsidRDefault="00EA65C8" w:rsidP="00D91982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</w:t>
      </w:r>
    </w:p>
    <w:p w:rsidR="00EA65C8" w:rsidRDefault="00EA65C8" w:rsidP="00D91982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Отложенного приема граждан руководствующим составом</w:t>
      </w:r>
    </w:p>
    <w:p w:rsidR="00EA65C8" w:rsidRDefault="00EA65C8" w:rsidP="00D91982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ОМВД России «Котласский»</w:t>
      </w:r>
    </w:p>
    <w:p w:rsidR="00EA65C8" w:rsidRDefault="00EA65C8" w:rsidP="00D91982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4"/>
        <w:gridCol w:w="2102"/>
        <w:gridCol w:w="1544"/>
        <w:gridCol w:w="1068"/>
        <w:gridCol w:w="2233"/>
      </w:tblGrid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Дата, день недели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5231">
              <w:rPr>
                <w:rFonts w:ascii="Times New Roman" w:hAnsi="Times New Roman"/>
                <w:b/>
                <w:sz w:val="28"/>
                <w:szCs w:val="28"/>
              </w:rPr>
              <w:t>Примечание (место проведения приема, рабочий телефон)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Заместитель начальника полиции (по оперативной работе)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Верховцев Д.С.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17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09-12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2-47-44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Заместитель начальника полиции (по охране общественного порядка)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Морозов Е.Н.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17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09-12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3-07-51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Заместитель начальника отдела уголовного розыска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Долгин А.С.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18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09-12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2-16-51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Начальник отдела ГИБДД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Халанский Ю.В.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18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09-12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2-43-43</w:t>
            </w:r>
          </w:p>
        </w:tc>
      </w:tr>
      <w:tr w:rsidR="00EA65C8" w:rsidRPr="00C55231" w:rsidTr="00C55231">
        <w:tc>
          <w:tcPr>
            <w:tcW w:w="2624" w:type="dxa"/>
          </w:tcPr>
          <w:p w:rsidR="00EA65C8" w:rsidRPr="00C55231" w:rsidRDefault="00EA65C8" w:rsidP="00C552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Заместитель начальника отдела дознания</w:t>
            </w:r>
          </w:p>
        </w:tc>
        <w:tc>
          <w:tcPr>
            <w:tcW w:w="2102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Моданова О.С.</w:t>
            </w:r>
          </w:p>
        </w:tc>
        <w:tc>
          <w:tcPr>
            <w:tcW w:w="1544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18 декабря</w:t>
            </w:r>
          </w:p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068" w:type="dxa"/>
          </w:tcPr>
          <w:p w:rsidR="00EA65C8" w:rsidRPr="00C55231" w:rsidRDefault="00EA65C8" w:rsidP="00C552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09-12</w:t>
            </w:r>
          </w:p>
        </w:tc>
        <w:tc>
          <w:tcPr>
            <w:tcW w:w="2233" w:type="dxa"/>
          </w:tcPr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Г.Котлас, ул. Дзержинского, д. 10 «а», каб. 4</w:t>
            </w:r>
          </w:p>
          <w:p w:rsidR="00EA65C8" w:rsidRPr="00C55231" w:rsidRDefault="00EA65C8" w:rsidP="00C552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231">
              <w:rPr>
                <w:rFonts w:ascii="Times New Roman" w:hAnsi="Times New Roman"/>
                <w:sz w:val="28"/>
                <w:szCs w:val="28"/>
              </w:rPr>
              <w:t>тел. 2-58-20</w:t>
            </w:r>
          </w:p>
        </w:tc>
      </w:tr>
    </w:tbl>
    <w:p w:rsidR="00EA65C8" w:rsidRPr="009A217B" w:rsidRDefault="00EA65C8" w:rsidP="00D91982">
      <w:pPr>
        <w:rPr>
          <w:rFonts w:ascii="Times New Roman" w:hAnsi="Times New Roman"/>
          <w:sz w:val="28"/>
          <w:szCs w:val="28"/>
        </w:rPr>
      </w:pP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p w:rsidR="00EA65C8" w:rsidRDefault="00EA65C8" w:rsidP="009A217B">
      <w:pPr>
        <w:rPr>
          <w:rFonts w:ascii="Times New Roman" w:hAnsi="Times New Roman"/>
          <w:sz w:val="28"/>
          <w:szCs w:val="28"/>
        </w:rPr>
      </w:pPr>
    </w:p>
    <w:sectPr w:rsidR="00EA65C8" w:rsidSect="009A217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17B"/>
    <w:rsid w:val="0000088C"/>
    <w:rsid w:val="0000098C"/>
    <w:rsid w:val="000028B2"/>
    <w:rsid w:val="00004A50"/>
    <w:rsid w:val="00006638"/>
    <w:rsid w:val="00007986"/>
    <w:rsid w:val="000110B7"/>
    <w:rsid w:val="0001152D"/>
    <w:rsid w:val="00013FB3"/>
    <w:rsid w:val="00015775"/>
    <w:rsid w:val="0001650D"/>
    <w:rsid w:val="00021AD1"/>
    <w:rsid w:val="000220D7"/>
    <w:rsid w:val="000238B1"/>
    <w:rsid w:val="00023FB1"/>
    <w:rsid w:val="00025281"/>
    <w:rsid w:val="00026595"/>
    <w:rsid w:val="00027745"/>
    <w:rsid w:val="00027D45"/>
    <w:rsid w:val="00031159"/>
    <w:rsid w:val="00033455"/>
    <w:rsid w:val="000341DB"/>
    <w:rsid w:val="000366BC"/>
    <w:rsid w:val="000375E4"/>
    <w:rsid w:val="00045FAF"/>
    <w:rsid w:val="00053C8C"/>
    <w:rsid w:val="00061761"/>
    <w:rsid w:val="00063676"/>
    <w:rsid w:val="00064B4D"/>
    <w:rsid w:val="00065203"/>
    <w:rsid w:val="000714FC"/>
    <w:rsid w:val="00072AFC"/>
    <w:rsid w:val="00074F1C"/>
    <w:rsid w:val="00080995"/>
    <w:rsid w:val="0008415D"/>
    <w:rsid w:val="000858F1"/>
    <w:rsid w:val="00085D93"/>
    <w:rsid w:val="0009273F"/>
    <w:rsid w:val="00094038"/>
    <w:rsid w:val="000A143E"/>
    <w:rsid w:val="000A2639"/>
    <w:rsid w:val="000A2BF8"/>
    <w:rsid w:val="000A3DAD"/>
    <w:rsid w:val="000A456D"/>
    <w:rsid w:val="000A61D6"/>
    <w:rsid w:val="000B1A23"/>
    <w:rsid w:val="000B347F"/>
    <w:rsid w:val="000B4954"/>
    <w:rsid w:val="000B68C2"/>
    <w:rsid w:val="000B7EE8"/>
    <w:rsid w:val="000C1214"/>
    <w:rsid w:val="000C53F0"/>
    <w:rsid w:val="000C5440"/>
    <w:rsid w:val="000D08F2"/>
    <w:rsid w:val="000D0EB1"/>
    <w:rsid w:val="000D2789"/>
    <w:rsid w:val="000D3F92"/>
    <w:rsid w:val="000D4A9F"/>
    <w:rsid w:val="000D53F0"/>
    <w:rsid w:val="000D63FB"/>
    <w:rsid w:val="000E16AE"/>
    <w:rsid w:val="000E18C1"/>
    <w:rsid w:val="000E2873"/>
    <w:rsid w:val="000E2A65"/>
    <w:rsid w:val="000E3103"/>
    <w:rsid w:val="000E3444"/>
    <w:rsid w:val="000E39FA"/>
    <w:rsid w:val="000E7659"/>
    <w:rsid w:val="000F3460"/>
    <w:rsid w:val="000F3B65"/>
    <w:rsid w:val="000F6319"/>
    <w:rsid w:val="0010102B"/>
    <w:rsid w:val="00102FEB"/>
    <w:rsid w:val="001033F7"/>
    <w:rsid w:val="00106ABF"/>
    <w:rsid w:val="00106B74"/>
    <w:rsid w:val="00111343"/>
    <w:rsid w:val="00112FD4"/>
    <w:rsid w:val="00113E23"/>
    <w:rsid w:val="00117108"/>
    <w:rsid w:val="00120C27"/>
    <w:rsid w:val="00124DE3"/>
    <w:rsid w:val="00125887"/>
    <w:rsid w:val="00125F98"/>
    <w:rsid w:val="0012786C"/>
    <w:rsid w:val="00127A45"/>
    <w:rsid w:val="0013157A"/>
    <w:rsid w:val="00132B0A"/>
    <w:rsid w:val="00134B62"/>
    <w:rsid w:val="00136173"/>
    <w:rsid w:val="0014007A"/>
    <w:rsid w:val="00140D5F"/>
    <w:rsid w:val="00141167"/>
    <w:rsid w:val="00143078"/>
    <w:rsid w:val="00145887"/>
    <w:rsid w:val="00146492"/>
    <w:rsid w:val="00146557"/>
    <w:rsid w:val="00150E9B"/>
    <w:rsid w:val="0015294C"/>
    <w:rsid w:val="00157E5F"/>
    <w:rsid w:val="00161BC7"/>
    <w:rsid w:val="0016380B"/>
    <w:rsid w:val="00165F46"/>
    <w:rsid w:val="001663B1"/>
    <w:rsid w:val="001667A3"/>
    <w:rsid w:val="00166D4E"/>
    <w:rsid w:val="00171273"/>
    <w:rsid w:val="00172AA6"/>
    <w:rsid w:val="00172E45"/>
    <w:rsid w:val="0017546E"/>
    <w:rsid w:val="00175E8B"/>
    <w:rsid w:val="00175FD9"/>
    <w:rsid w:val="00176401"/>
    <w:rsid w:val="001771AE"/>
    <w:rsid w:val="00180FAB"/>
    <w:rsid w:val="00181DB0"/>
    <w:rsid w:val="00182343"/>
    <w:rsid w:val="00182FBA"/>
    <w:rsid w:val="0018472A"/>
    <w:rsid w:val="00186839"/>
    <w:rsid w:val="00187E03"/>
    <w:rsid w:val="00191DF1"/>
    <w:rsid w:val="0019253F"/>
    <w:rsid w:val="001960C3"/>
    <w:rsid w:val="00196CC0"/>
    <w:rsid w:val="00197575"/>
    <w:rsid w:val="001A178D"/>
    <w:rsid w:val="001A4341"/>
    <w:rsid w:val="001A6215"/>
    <w:rsid w:val="001A7C3B"/>
    <w:rsid w:val="001B4656"/>
    <w:rsid w:val="001B5656"/>
    <w:rsid w:val="001B7896"/>
    <w:rsid w:val="001B7961"/>
    <w:rsid w:val="001B7CDE"/>
    <w:rsid w:val="001C3D73"/>
    <w:rsid w:val="001D2580"/>
    <w:rsid w:val="001D38EC"/>
    <w:rsid w:val="001D420A"/>
    <w:rsid w:val="001D6E1C"/>
    <w:rsid w:val="001D7239"/>
    <w:rsid w:val="001E36BD"/>
    <w:rsid w:val="001E3886"/>
    <w:rsid w:val="001E4601"/>
    <w:rsid w:val="001E47AF"/>
    <w:rsid w:val="001E4DE9"/>
    <w:rsid w:val="001E51AD"/>
    <w:rsid w:val="001F1531"/>
    <w:rsid w:val="001F4CBD"/>
    <w:rsid w:val="00200587"/>
    <w:rsid w:val="0020122F"/>
    <w:rsid w:val="00202257"/>
    <w:rsid w:val="00202DB2"/>
    <w:rsid w:val="002033AA"/>
    <w:rsid w:val="00207025"/>
    <w:rsid w:val="0021061C"/>
    <w:rsid w:val="00214379"/>
    <w:rsid w:val="00215DE2"/>
    <w:rsid w:val="00216018"/>
    <w:rsid w:val="00222D27"/>
    <w:rsid w:val="002253A2"/>
    <w:rsid w:val="00225FC9"/>
    <w:rsid w:val="002267C8"/>
    <w:rsid w:val="00227C6C"/>
    <w:rsid w:val="002305D9"/>
    <w:rsid w:val="002312E4"/>
    <w:rsid w:val="0023299B"/>
    <w:rsid w:val="00234951"/>
    <w:rsid w:val="002368E6"/>
    <w:rsid w:val="002463E0"/>
    <w:rsid w:val="00246F11"/>
    <w:rsid w:val="00247006"/>
    <w:rsid w:val="00253EE2"/>
    <w:rsid w:val="0026213B"/>
    <w:rsid w:val="00264388"/>
    <w:rsid w:val="00265624"/>
    <w:rsid w:val="00265E6B"/>
    <w:rsid w:val="00283E16"/>
    <w:rsid w:val="00284BAA"/>
    <w:rsid w:val="00292935"/>
    <w:rsid w:val="00294BD3"/>
    <w:rsid w:val="002964D1"/>
    <w:rsid w:val="00297E59"/>
    <w:rsid w:val="002A2AB1"/>
    <w:rsid w:val="002A4C71"/>
    <w:rsid w:val="002A6B05"/>
    <w:rsid w:val="002A7BDC"/>
    <w:rsid w:val="002B036D"/>
    <w:rsid w:val="002B0FBE"/>
    <w:rsid w:val="002B13B0"/>
    <w:rsid w:val="002B36C8"/>
    <w:rsid w:val="002B4FC6"/>
    <w:rsid w:val="002B5A77"/>
    <w:rsid w:val="002B7FE7"/>
    <w:rsid w:val="002C24E6"/>
    <w:rsid w:val="002C3BB8"/>
    <w:rsid w:val="002C454F"/>
    <w:rsid w:val="002C45C8"/>
    <w:rsid w:val="002C63FB"/>
    <w:rsid w:val="002D0C55"/>
    <w:rsid w:val="002D0DD4"/>
    <w:rsid w:val="002D2CBE"/>
    <w:rsid w:val="002D45DA"/>
    <w:rsid w:val="002D4EBB"/>
    <w:rsid w:val="002D59C3"/>
    <w:rsid w:val="002E6D33"/>
    <w:rsid w:val="002F0957"/>
    <w:rsid w:val="002F1EC9"/>
    <w:rsid w:val="002F66E4"/>
    <w:rsid w:val="002F7432"/>
    <w:rsid w:val="002F79D5"/>
    <w:rsid w:val="00300816"/>
    <w:rsid w:val="003010C2"/>
    <w:rsid w:val="00301B7A"/>
    <w:rsid w:val="00302FC6"/>
    <w:rsid w:val="00303585"/>
    <w:rsid w:val="00303DF8"/>
    <w:rsid w:val="00305028"/>
    <w:rsid w:val="003138CB"/>
    <w:rsid w:val="00313F7C"/>
    <w:rsid w:val="003141CF"/>
    <w:rsid w:val="003142B8"/>
    <w:rsid w:val="00314B9A"/>
    <w:rsid w:val="00316509"/>
    <w:rsid w:val="003201AC"/>
    <w:rsid w:val="00321874"/>
    <w:rsid w:val="00325112"/>
    <w:rsid w:val="003251C2"/>
    <w:rsid w:val="00325F1F"/>
    <w:rsid w:val="003272FE"/>
    <w:rsid w:val="00331A03"/>
    <w:rsid w:val="00331F1C"/>
    <w:rsid w:val="00333811"/>
    <w:rsid w:val="00334BB6"/>
    <w:rsid w:val="003412CF"/>
    <w:rsid w:val="003425F6"/>
    <w:rsid w:val="00345ED6"/>
    <w:rsid w:val="00350905"/>
    <w:rsid w:val="00351563"/>
    <w:rsid w:val="00351D20"/>
    <w:rsid w:val="003521D7"/>
    <w:rsid w:val="00353223"/>
    <w:rsid w:val="00354493"/>
    <w:rsid w:val="0035529F"/>
    <w:rsid w:val="00356BFC"/>
    <w:rsid w:val="00360D19"/>
    <w:rsid w:val="00365D64"/>
    <w:rsid w:val="003663F9"/>
    <w:rsid w:val="00367455"/>
    <w:rsid w:val="00371266"/>
    <w:rsid w:val="0037358F"/>
    <w:rsid w:val="00375F6D"/>
    <w:rsid w:val="00377B0C"/>
    <w:rsid w:val="00380D73"/>
    <w:rsid w:val="0038239E"/>
    <w:rsid w:val="0039073A"/>
    <w:rsid w:val="00390756"/>
    <w:rsid w:val="00392638"/>
    <w:rsid w:val="003949C0"/>
    <w:rsid w:val="00397CC9"/>
    <w:rsid w:val="003A2B0B"/>
    <w:rsid w:val="003A66E5"/>
    <w:rsid w:val="003A6FF2"/>
    <w:rsid w:val="003A79F0"/>
    <w:rsid w:val="003B39CD"/>
    <w:rsid w:val="003B47DF"/>
    <w:rsid w:val="003B68A8"/>
    <w:rsid w:val="003B703F"/>
    <w:rsid w:val="003B78AA"/>
    <w:rsid w:val="003B7F17"/>
    <w:rsid w:val="003C2CA8"/>
    <w:rsid w:val="003C3FA9"/>
    <w:rsid w:val="003C549E"/>
    <w:rsid w:val="003C558A"/>
    <w:rsid w:val="003D0ECB"/>
    <w:rsid w:val="003D1A26"/>
    <w:rsid w:val="003D2A2B"/>
    <w:rsid w:val="003D3423"/>
    <w:rsid w:val="003D3F69"/>
    <w:rsid w:val="003D42AE"/>
    <w:rsid w:val="003D53AB"/>
    <w:rsid w:val="003D5960"/>
    <w:rsid w:val="003E12B1"/>
    <w:rsid w:val="003E20D8"/>
    <w:rsid w:val="003E35A3"/>
    <w:rsid w:val="003E4C17"/>
    <w:rsid w:val="003E5C55"/>
    <w:rsid w:val="003F0536"/>
    <w:rsid w:val="003F2E69"/>
    <w:rsid w:val="003F3079"/>
    <w:rsid w:val="003F329B"/>
    <w:rsid w:val="003F3F3E"/>
    <w:rsid w:val="003F4ABF"/>
    <w:rsid w:val="003F527E"/>
    <w:rsid w:val="003F6C21"/>
    <w:rsid w:val="003F6E5C"/>
    <w:rsid w:val="00400562"/>
    <w:rsid w:val="00400580"/>
    <w:rsid w:val="00400AC3"/>
    <w:rsid w:val="0040118B"/>
    <w:rsid w:val="0040563E"/>
    <w:rsid w:val="0040656B"/>
    <w:rsid w:val="00410C1A"/>
    <w:rsid w:val="00410C31"/>
    <w:rsid w:val="00411275"/>
    <w:rsid w:val="00411D58"/>
    <w:rsid w:val="004228D9"/>
    <w:rsid w:val="0042577D"/>
    <w:rsid w:val="004268B6"/>
    <w:rsid w:val="00426FDC"/>
    <w:rsid w:val="00432A80"/>
    <w:rsid w:val="004356BB"/>
    <w:rsid w:val="00436BFD"/>
    <w:rsid w:val="00443A82"/>
    <w:rsid w:val="0044510B"/>
    <w:rsid w:val="004453A3"/>
    <w:rsid w:val="00452592"/>
    <w:rsid w:val="00460DAF"/>
    <w:rsid w:val="004628DE"/>
    <w:rsid w:val="004638B9"/>
    <w:rsid w:val="004639F3"/>
    <w:rsid w:val="00463EA1"/>
    <w:rsid w:val="00471F9E"/>
    <w:rsid w:val="00472E6E"/>
    <w:rsid w:val="00474671"/>
    <w:rsid w:val="0047495F"/>
    <w:rsid w:val="00475FA1"/>
    <w:rsid w:val="00480928"/>
    <w:rsid w:val="00482A14"/>
    <w:rsid w:val="00483508"/>
    <w:rsid w:val="0048492C"/>
    <w:rsid w:val="00485AAD"/>
    <w:rsid w:val="00485FDE"/>
    <w:rsid w:val="00486F47"/>
    <w:rsid w:val="0049001D"/>
    <w:rsid w:val="00493C37"/>
    <w:rsid w:val="00493D1B"/>
    <w:rsid w:val="00493ED7"/>
    <w:rsid w:val="00494320"/>
    <w:rsid w:val="00494CDA"/>
    <w:rsid w:val="0049647D"/>
    <w:rsid w:val="004972B1"/>
    <w:rsid w:val="004A06E9"/>
    <w:rsid w:val="004A226B"/>
    <w:rsid w:val="004A2FA6"/>
    <w:rsid w:val="004A4110"/>
    <w:rsid w:val="004A47E5"/>
    <w:rsid w:val="004A5E27"/>
    <w:rsid w:val="004A69CB"/>
    <w:rsid w:val="004B1E55"/>
    <w:rsid w:val="004B1EBD"/>
    <w:rsid w:val="004B6114"/>
    <w:rsid w:val="004B72F8"/>
    <w:rsid w:val="004B74D5"/>
    <w:rsid w:val="004C09A3"/>
    <w:rsid w:val="004C561D"/>
    <w:rsid w:val="004D0FAF"/>
    <w:rsid w:val="004D377E"/>
    <w:rsid w:val="004D3B0A"/>
    <w:rsid w:val="004D5D64"/>
    <w:rsid w:val="004D6EEB"/>
    <w:rsid w:val="004E0A29"/>
    <w:rsid w:val="004E0C4F"/>
    <w:rsid w:val="004E17CE"/>
    <w:rsid w:val="004E2A2F"/>
    <w:rsid w:val="004E2F41"/>
    <w:rsid w:val="004E35DA"/>
    <w:rsid w:val="004E5D2F"/>
    <w:rsid w:val="004E6DA2"/>
    <w:rsid w:val="004F100F"/>
    <w:rsid w:val="004F237E"/>
    <w:rsid w:val="004F4DCD"/>
    <w:rsid w:val="004F7084"/>
    <w:rsid w:val="00501FD1"/>
    <w:rsid w:val="005020AA"/>
    <w:rsid w:val="005025FE"/>
    <w:rsid w:val="00502EBB"/>
    <w:rsid w:val="005036B4"/>
    <w:rsid w:val="00506A69"/>
    <w:rsid w:val="00510522"/>
    <w:rsid w:val="00512D6B"/>
    <w:rsid w:val="00513DF4"/>
    <w:rsid w:val="00514EFD"/>
    <w:rsid w:val="00520364"/>
    <w:rsid w:val="00521627"/>
    <w:rsid w:val="00522864"/>
    <w:rsid w:val="00522A57"/>
    <w:rsid w:val="00522DA9"/>
    <w:rsid w:val="00522E71"/>
    <w:rsid w:val="00525FE5"/>
    <w:rsid w:val="005267C1"/>
    <w:rsid w:val="005269F8"/>
    <w:rsid w:val="00530F28"/>
    <w:rsid w:val="005327DA"/>
    <w:rsid w:val="00533A89"/>
    <w:rsid w:val="00536CE5"/>
    <w:rsid w:val="005377EB"/>
    <w:rsid w:val="00537D73"/>
    <w:rsid w:val="00540295"/>
    <w:rsid w:val="00542F4E"/>
    <w:rsid w:val="00543717"/>
    <w:rsid w:val="005454FC"/>
    <w:rsid w:val="00545948"/>
    <w:rsid w:val="005473D3"/>
    <w:rsid w:val="0055096F"/>
    <w:rsid w:val="00552F77"/>
    <w:rsid w:val="00553085"/>
    <w:rsid w:val="0055473F"/>
    <w:rsid w:val="00556819"/>
    <w:rsid w:val="00565964"/>
    <w:rsid w:val="005660FA"/>
    <w:rsid w:val="00566513"/>
    <w:rsid w:val="00571D80"/>
    <w:rsid w:val="0057260E"/>
    <w:rsid w:val="00574A58"/>
    <w:rsid w:val="00580686"/>
    <w:rsid w:val="005833C3"/>
    <w:rsid w:val="00584B5E"/>
    <w:rsid w:val="00586729"/>
    <w:rsid w:val="00591224"/>
    <w:rsid w:val="00592DAA"/>
    <w:rsid w:val="005933FA"/>
    <w:rsid w:val="00593B9F"/>
    <w:rsid w:val="005A05E6"/>
    <w:rsid w:val="005A1414"/>
    <w:rsid w:val="005A2943"/>
    <w:rsid w:val="005A5A90"/>
    <w:rsid w:val="005A6639"/>
    <w:rsid w:val="005A6F6A"/>
    <w:rsid w:val="005A7042"/>
    <w:rsid w:val="005A7913"/>
    <w:rsid w:val="005B04B6"/>
    <w:rsid w:val="005B2958"/>
    <w:rsid w:val="005B6372"/>
    <w:rsid w:val="005B6A13"/>
    <w:rsid w:val="005C00C7"/>
    <w:rsid w:val="005C2312"/>
    <w:rsid w:val="005C33B1"/>
    <w:rsid w:val="005D12DF"/>
    <w:rsid w:val="005D184D"/>
    <w:rsid w:val="005D2472"/>
    <w:rsid w:val="005D2C22"/>
    <w:rsid w:val="005D32CA"/>
    <w:rsid w:val="005D7F07"/>
    <w:rsid w:val="005E0D63"/>
    <w:rsid w:val="005E1078"/>
    <w:rsid w:val="005E157D"/>
    <w:rsid w:val="005E3C8F"/>
    <w:rsid w:val="005E4F50"/>
    <w:rsid w:val="005E57DC"/>
    <w:rsid w:val="005E6464"/>
    <w:rsid w:val="005E67A7"/>
    <w:rsid w:val="005E7750"/>
    <w:rsid w:val="005F760E"/>
    <w:rsid w:val="006013C0"/>
    <w:rsid w:val="00606864"/>
    <w:rsid w:val="00607255"/>
    <w:rsid w:val="0061351B"/>
    <w:rsid w:val="00616E94"/>
    <w:rsid w:val="00621B26"/>
    <w:rsid w:val="0062253A"/>
    <w:rsid w:val="0062661F"/>
    <w:rsid w:val="006323B4"/>
    <w:rsid w:val="0063301E"/>
    <w:rsid w:val="00633B24"/>
    <w:rsid w:val="00635755"/>
    <w:rsid w:val="00636C5B"/>
    <w:rsid w:val="00637E6B"/>
    <w:rsid w:val="0064308F"/>
    <w:rsid w:val="006449C0"/>
    <w:rsid w:val="006569E5"/>
    <w:rsid w:val="00660F4D"/>
    <w:rsid w:val="00662520"/>
    <w:rsid w:val="00662F58"/>
    <w:rsid w:val="00663E79"/>
    <w:rsid w:val="00664A69"/>
    <w:rsid w:val="0066714D"/>
    <w:rsid w:val="0067220A"/>
    <w:rsid w:val="0067482C"/>
    <w:rsid w:val="00674BA2"/>
    <w:rsid w:val="006758A0"/>
    <w:rsid w:val="00675DD9"/>
    <w:rsid w:val="00676148"/>
    <w:rsid w:val="006761BB"/>
    <w:rsid w:val="0068034F"/>
    <w:rsid w:val="00681C40"/>
    <w:rsid w:val="00682633"/>
    <w:rsid w:val="00684241"/>
    <w:rsid w:val="00691453"/>
    <w:rsid w:val="006960E6"/>
    <w:rsid w:val="00696A19"/>
    <w:rsid w:val="006A0468"/>
    <w:rsid w:val="006A0DBF"/>
    <w:rsid w:val="006A0ECF"/>
    <w:rsid w:val="006A0F97"/>
    <w:rsid w:val="006A1EBB"/>
    <w:rsid w:val="006A57B6"/>
    <w:rsid w:val="006A5ECD"/>
    <w:rsid w:val="006A74F5"/>
    <w:rsid w:val="006B01EC"/>
    <w:rsid w:val="006B0670"/>
    <w:rsid w:val="006B1F7F"/>
    <w:rsid w:val="006B2032"/>
    <w:rsid w:val="006B2513"/>
    <w:rsid w:val="006B3CAA"/>
    <w:rsid w:val="006B4980"/>
    <w:rsid w:val="006B5E2D"/>
    <w:rsid w:val="006C06C2"/>
    <w:rsid w:val="006C30CF"/>
    <w:rsid w:val="006C40B9"/>
    <w:rsid w:val="006C48E2"/>
    <w:rsid w:val="006D07E9"/>
    <w:rsid w:val="006D1766"/>
    <w:rsid w:val="006D207F"/>
    <w:rsid w:val="006D22AF"/>
    <w:rsid w:val="006D4544"/>
    <w:rsid w:val="006D7BF0"/>
    <w:rsid w:val="006E05B4"/>
    <w:rsid w:val="006E19A9"/>
    <w:rsid w:val="006E1D2F"/>
    <w:rsid w:val="006E327E"/>
    <w:rsid w:val="006E6F36"/>
    <w:rsid w:val="006F21C1"/>
    <w:rsid w:val="006F2705"/>
    <w:rsid w:val="006F4D23"/>
    <w:rsid w:val="006F6FA5"/>
    <w:rsid w:val="006F7EA4"/>
    <w:rsid w:val="0070592D"/>
    <w:rsid w:val="00705D64"/>
    <w:rsid w:val="007069B2"/>
    <w:rsid w:val="00707E75"/>
    <w:rsid w:val="00711131"/>
    <w:rsid w:val="00713E8B"/>
    <w:rsid w:val="00713EA3"/>
    <w:rsid w:val="007142A8"/>
    <w:rsid w:val="00715752"/>
    <w:rsid w:val="00716C7A"/>
    <w:rsid w:val="0071756B"/>
    <w:rsid w:val="007205FA"/>
    <w:rsid w:val="00721FE5"/>
    <w:rsid w:val="007253E7"/>
    <w:rsid w:val="00725712"/>
    <w:rsid w:val="00741DD8"/>
    <w:rsid w:val="00743D3C"/>
    <w:rsid w:val="00753218"/>
    <w:rsid w:val="00755B11"/>
    <w:rsid w:val="0075615E"/>
    <w:rsid w:val="00756599"/>
    <w:rsid w:val="0076242D"/>
    <w:rsid w:val="00762A17"/>
    <w:rsid w:val="00763B5F"/>
    <w:rsid w:val="0076426D"/>
    <w:rsid w:val="007765D3"/>
    <w:rsid w:val="00780538"/>
    <w:rsid w:val="007809D0"/>
    <w:rsid w:val="00783159"/>
    <w:rsid w:val="00785860"/>
    <w:rsid w:val="00791121"/>
    <w:rsid w:val="00791861"/>
    <w:rsid w:val="007950C0"/>
    <w:rsid w:val="007A12EE"/>
    <w:rsid w:val="007C2320"/>
    <w:rsid w:val="007C28E4"/>
    <w:rsid w:val="007C52B4"/>
    <w:rsid w:val="007C5425"/>
    <w:rsid w:val="007C5470"/>
    <w:rsid w:val="007C61F7"/>
    <w:rsid w:val="007C787C"/>
    <w:rsid w:val="007C79DC"/>
    <w:rsid w:val="007D26AE"/>
    <w:rsid w:val="007D4A75"/>
    <w:rsid w:val="007D5EDA"/>
    <w:rsid w:val="007D63FB"/>
    <w:rsid w:val="007D6A76"/>
    <w:rsid w:val="007D70B0"/>
    <w:rsid w:val="007E0DFD"/>
    <w:rsid w:val="007E3629"/>
    <w:rsid w:val="007F0922"/>
    <w:rsid w:val="007F1550"/>
    <w:rsid w:val="007F3719"/>
    <w:rsid w:val="007F43BB"/>
    <w:rsid w:val="007F591C"/>
    <w:rsid w:val="008004B1"/>
    <w:rsid w:val="00800BD1"/>
    <w:rsid w:val="00802F34"/>
    <w:rsid w:val="00804276"/>
    <w:rsid w:val="00804DEF"/>
    <w:rsid w:val="00807354"/>
    <w:rsid w:val="0081013F"/>
    <w:rsid w:val="00812CEC"/>
    <w:rsid w:val="008138CF"/>
    <w:rsid w:val="00814019"/>
    <w:rsid w:val="00815EB7"/>
    <w:rsid w:val="00820C8B"/>
    <w:rsid w:val="00820E00"/>
    <w:rsid w:val="00822697"/>
    <w:rsid w:val="00823D51"/>
    <w:rsid w:val="00824DAF"/>
    <w:rsid w:val="00825ADE"/>
    <w:rsid w:val="00832A12"/>
    <w:rsid w:val="00832A5C"/>
    <w:rsid w:val="008333EB"/>
    <w:rsid w:val="00834E2E"/>
    <w:rsid w:val="00836E7A"/>
    <w:rsid w:val="008377F9"/>
    <w:rsid w:val="008401D5"/>
    <w:rsid w:val="008405F6"/>
    <w:rsid w:val="008410E5"/>
    <w:rsid w:val="00841677"/>
    <w:rsid w:val="00844F39"/>
    <w:rsid w:val="0084683D"/>
    <w:rsid w:val="008519EB"/>
    <w:rsid w:val="00852C0E"/>
    <w:rsid w:val="00854DF0"/>
    <w:rsid w:val="0085652F"/>
    <w:rsid w:val="00856871"/>
    <w:rsid w:val="00856A45"/>
    <w:rsid w:val="0086038D"/>
    <w:rsid w:val="008621BC"/>
    <w:rsid w:val="00862315"/>
    <w:rsid w:val="00862706"/>
    <w:rsid w:val="008638FB"/>
    <w:rsid w:val="00863998"/>
    <w:rsid w:val="00870588"/>
    <w:rsid w:val="008723F1"/>
    <w:rsid w:val="00872C7D"/>
    <w:rsid w:val="0087304F"/>
    <w:rsid w:val="00876DF5"/>
    <w:rsid w:val="0088065D"/>
    <w:rsid w:val="008806CB"/>
    <w:rsid w:val="00883564"/>
    <w:rsid w:val="00884A85"/>
    <w:rsid w:val="00890CB1"/>
    <w:rsid w:val="0089109D"/>
    <w:rsid w:val="00892CF3"/>
    <w:rsid w:val="008A0E0A"/>
    <w:rsid w:val="008A2ACC"/>
    <w:rsid w:val="008A43A1"/>
    <w:rsid w:val="008A4CFC"/>
    <w:rsid w:val="008A52B6"/>
    <w:rsid w:val="008A7300"/>
    <w:rsid w:val="008B33A0"/>
    <w:rsid w:val="008B757E"/>
    <w:rsid w:val="008C1241"/>
    <w:rsid w:val="008C14F4"/>
    <w:rsid w:val="008C1B4E"/>
    <w:rsid w:val="008C53EC"/>
    <w:rsid w:val="008C6755"/>
    <w:rsid w:val="008D10CA"/>
    <w:rsid w:val="008D19CE"/>
    <w:rsid w:val="008D30BE"/>
    <w:rsid w:val="008D39C2"/>
    <w:rsid w:val="008D42E4"/>
    <w:rsid w:val="008D61B4"/>
    <w:rsid w:val="008D6422"/>
    <w:rsid w:val="008E1BB2"/>
    <w:rsid w:val="008E1CBB"/>
    <w:rsid w:val="008E3B14"/>
    <w:rsid w:val="008E5033"/>
    <w:rsid w:val="008E5B98"/>
    <w:rsid w:val="008E6AAF"/>
    <w:rsid w:val="008E6AE3"/>
    <w:rsid w:val="008E6C17"/>
    <w:rsid w:val="008E7FE9"/>
    <w:rsid w:val="008F4FF5"/>
    <w:rsid w:val="008F6256"/>
    <w:rsid w:val="008F7477"/>
    <w:rsid w:val="009024AD"/>
    <w:rsid w:val="00904964"/>
    <w:rsid w:val="00904EF9"/>
    <w:rsid w:val="00905C52"/>
    <w:rsid w:val="00906C38"/>
    <w:rsid w:val="009119A4"/>
    <w:rsid w:val="009142CE"/>
    <w:rsid w:val="00920AB9"/>
    <w:rsid w:val="009217FC"/>
    <w:rsid w:val="00922116"/>
    <w:rsid w:val="00923EAD"/>
    <w:rsid w:val="009323A1"/>
    <w:rsid w:val="0093506A"/>
    <w:rsid w:val="00937DC7"/>
    <w:rsid w:val="00947B10"/>
    <w:rsid w:val="009512CC"/>
    <w:rsid w:val="0095373E"/>
    <w:rsid w:val="00953FD5"/>
    <w:rsid w:val="0095798D"/>
    <w:rsid w:val="0096240D"/>
    <w:rsid w:val="009634A0"/>
    <w:rsid w:val="009635CE"/>
    <w:rsid w:val="00967806"/>
    <w:rsid w:val="00970283"/>
    <w:rsid w:val="009705AA"/>
    <w:rsid w:val="00970AEB"/>
    <w:rsid w:val="00970C39"/>
    <w:rsid w:val="00973336"/>
    <w:rsid w:val="009742FA"/>
    <w:rsid w:val="00974E01"/>
    <w:rsid w:val="00974F8A"/>
    <w:rsid w:val="009774BD"/>
    <w:rsid w:val="0098514C"/>
    <w:rsid w:val="00985D06"/>
    <w:rsid w:val="009901CF"/>
    <w:rsid w:val="00990C18"/>
    <w:rsid w:val="00990F6F"/>
    <w:rsid w:val="009A217B"/>
    <w:rsid w:val="009A3656"/>
    <w:rsid w:val="009A499D"/>
    <w:rsid w:val="009A718B"/>
    <w:rsid w:val="009A78D6"/>
    <w:rsid w:val="009A7DDC"/>
    <w:rsid w:val="009B201B"/>
    <w:rsid w:val="009B287B"/>
    <w:rsid w:val="009C1152"/>
    <w:rsid w:val="009C317B"/>
    <w:rsid w:val="009C3E53"/>
    <w:rsid w:val="009C58C0"/>
    <w:rsid w:val="009C71CF"/>
    <w:rsid w:val="009D068F"/>
    <w:rsid w:val="009D1E76"/>
    <w:rsid w:val="009D2CC7"/>
    <w:rsid w:val="009D2F92"/>
    <w:rsid w:val="009D37F1"/>
    <w:rsid w:val="009D3B72"/>
    <w:rsid w:val="009D41D1"/>
    <w:rsid w:val="009D4AF4"/>
    <w:rsid w:val="009D6803"/>
    <w:rsid w:val="009E0841"/>
    <w:rsid w:val="009E1FA2"/>
    <w:rsid w:val="009E50FF"/>
    <w:rsid w:val="009E60F4"/>
    <w:rsid w:val="009F0CBB"/>
    <w:rsid w:val="009F1B2A"/>
    <w:rsid w:val="009F3606"/>
    <w:rsid w:val="009F47A7"/>
    <w:rsid w:val="009F5410"/>
    <w:rsid w:val="009F6AD0"/>
    <w:rsid w:val="00A14AFF"/>
    <w:rsid w:val="00A17CC5"/>
    <w:rsid w:val="00A205E1"/>
    <w:rsid w:val="00A240C3"/>
    <w:rsid w:val="00A24A1E"/>
    <w:rsid w:val="00A259F9"/>
    <w:rsid w:val="00A27D1F"/>
    <w:rsid w:val="00A30052"/>
    <w:rsid w:val="00A31F77"/>
    <w:rsid w:val="00A32642"/>
    <w:rsid w:val="00A32E04"/>
    <w:rsid w:val="00A35B2D"/>
    <w:rsid w:val="00A3759B"/>
    <w:rsid w:val="00A37EF5"/>
    <w:rsid w:val="00A408DF"/>
    <w:rsid w:val="00A462AF"/>
    <w:rsid w:val="00A52232"/>
    <w:rsid w:val="00A53294"/>
    <w:rsid w:val="00A546FD"/>
    <w:rsid w:val="00A54855"/>
    <w:rsid w:val="00A565BE"/>
    <w:rsid w:val="00A610C1"/>
    <w:rsid w:val="00A614FA"/>
    <w:rsid w:val="00A62287"/>
    <w:rsid w:val="00A65CA2"/>
    <w:rsid w:val="00A67394"/>
    <w:rsid w:val="00A7426A"/>
    <w:rsid w:val="00A745C3"/>
    <w:rsid w:val="00A7735E"/>
    <w:rsid w:val="00A85726"/>
    <w:rsid w:val="00A85E1B"/>
    <w:rsid w:val="00A85F06"/>
    <w:rsid w:val="00A870A2"/>
    <w:rsid w:val="00A917E7"/>
    <w:rsid w:val="00A936EF"/>
    <w:rsid w:val="00A94838"/>
    <w:rsid w:val="00AA0B7D"/>
    <w:rsid w:val="00AA457A"/>
    <w:rsid w:val="00AA5ED8"/>
    <w:rsid w:val="00AA6DAA"/>
    <w:rsid w:val="00AB1442"/>
    <w:rsid w:val="00AB48F6"/>
    <w:rsid w:val="00AB639C"/>
    <w:rsid w:val="00AB6800"/>
    <w:rsid w:val="00AB72C8"/>
    <w:rsid w:val="00AC24B2"/>
    <w:rsid w:val="00AC3605"/>
    <w:rsid w:val="00AC4EF4"/>
    <w:rsid w:val="00AC4F3F"/>
    <w:rsid w:val="00AD261B"/>
    <w:rsid w:val="00AD39EE"/>
    <w:rsid w:val="00AD4DEA"/>
    <w:rsid w:val="00AD5A9C"/>
    <w:rsid w:val="00AD635B"/>
    <w:rsid w:val="00AD7046"/>
    <w:rsid w:val="00AD798E"/>
    <w:rsid w:val="00AE0A1A"/>
    <w:rsid w:val="00AE2075"/>
    <w:rsid w:val="00AE2191"/>
    <w:rsid w:val="00AE2C0A"/>
    <w:rsid w:val="00AE51D1"/>
    <w:rsid w:val="00AE677A"/>
    <w:rsid w:val="00AF0AB0"/>
    <w:rsid w:val="00AF10BC"/>
    <w:rsid w:val="00AF520B"/>
    <w:rsid w:val="00AF7AA2"/>
    <w:rsid w:val="00B029FA"/>
    <w:rsid w:val="00B04887"/>
    <w:rsid w:val="00B05C82"/>
    <w:rsid w:val="00B06561"/>
    <w:rsid w:val="00B11814"/>
    <w:rsid w:val="00B131E8"/>
    <w:rsid w:val="00B1367C"/>
    <w:rsid w:val="00B14889"/>
    <w:rsid w:val="00B21BCB"/>
    <w:rsid w:val="00B231EE"/>
    <w:rsid w:val="00B2423C"/>
    <w:rsid w:val="00B33050"/>
    <w:rsid w:val="00B3374E"/>
    <w:rsid w:val="00B34EC7"/>
    <w:rsid w:val="00B3560C"/>
    <w:rsid w:val="00B35926"/>
    <w:rsid w:val="00B41DB0"/>
    <w:rsid w:val="00B42033"/>
    <w:rsid w:val="00B54B42"/>
    <w:rsid w:val="00B553E4"/>
    <w:rsid w:val="00B55747"/>
    <w:rsid w:val="00B57A10"/>
    <w:rsid w:val="00B60412"/>
    <w:rsid w:val="00B65259"/>
    <w:rsid w:val="00B65643"/>
    <w:rsid w:val="00B66ED3"/>
    <w:rsid w:val="00B7015C"/>
    <w:rsid w:val="00B7488F"/>
    <w:rsid w:val="00B7591F"/>
    <w:rsid w:val="00B75ACC"/>
    <w:rsid w:val="00B7610C"/>
    <w:rsid w:val="00B81F92"/>
    <w:rsid w:val="00B83CB2"/>
    <w:rsid w:val="00B85426"/>
    <w:rsid w:val="00B85777"/>
    <w:rsid w:val="00B857D1"/>
    <w:rsid w:val="00B85DE4"/>
    <w:rsid w:val="00B90B4C"/>
    <w:rsid w:val="00B9193B"/>
    <w:rsid w:val="00B93ACC"/>
    <w:rsid w:val="00B94291"/>
    <w:rsid w:val="00B96AA6"/>
    <w:rsid w:val="00BA1619"/>
    <w:rsid w:val="00BA1949"/>
    <w:rsid w:val="00BA1A74"/>
    <w:rsid w:val="00BA279A"/>
    <w:rsid w:val="00BA38BA"/>
    <w:rsid w:val="00BA524A"/>
    <w:rsid w:val="00BB0286"/>
    <w:rsid w:val="00BB3FF0"/>
    <w:rsid w:val="00BB76EC"/>
    <w:rsid w:val="00BC018B"/>
    <w:rsid w:val="00BC07B4"/>
    <w:rsid w:val="00BC1A74"/>
    <w:rsid w:val="00BC373B"/>
    <w:rsid w:val="00BC40C8"/>
    <w:rsid w:val="00BC40CF"/>
    <w:rsid w:val="00BC46B9"/>
    <w:rsid w:val="00BC54A1"/>
    <w:rsid w:val="00BC7BC3"/>
    <w:rsid w:val="00BD164F"/>
    <w:rsid w:val="00BD1FB7"/>
    <w:rsid w:val="00BD3FCD"/>
    <w:rsid w:val="00BD5457"/>
    <w:rsid w:val="00BD5D33"/>
    <w:rsid w:val="00BD6A60"/>
    <w:rsid w:val="00BE09AB"/>
    <w:rsid w:val="00BE0CCB"/>
    <w:rsid w:val="00BE10D1"/>
    <w:rsid w:val="00BE5C17"/>
    <w:rsid w:val="00BE5D25"/>
    <w:rsid w:val="00BE775B"/>
    <w:rsid w:val="00BE7C50"/>
    <w:rsid w:val="00BF2998"/>
    <w:rsid w:val="00BF6C80"/>
    <w:rsid w:val="00BF7CD1"/>
    <w:rsid w:val="00C070B2"/>
    <w:rsid w:val="00C075F9"/>
    <w:rsid w:val="00C11FAD"/>
    <w:rsid w:val="00C14B1A"/>
    <w:rsid w:val="00C14B80"/>
    <w:rsid w:val="00C1526A"/>
    <w:rsid w:val="00C155F2"/>
    <w:rsid w:val="00C179D0"/>
    <w:rsid w:val="00C2236B"/>
    <w:rsid w:val="00C26E8C"/>
    <w:rsid w:val="00C31DA2"/>
    <w:rsid w:val="00C33BE4"/>
    <w:rsid w:val="00C34888"/>
    <w:rsid w:val="00C35926"/>
    <w:rsid w:val="00C402D1"/>
    <w:rsid w:val="00C4341E"/>
    <w:rsid w:val="00C43D5D"/>
    <w:rsid w:val="00C478C0"/>
    <w:rsid w:val="00C500A9"/>
    <w:rsid w:val="00C510A7"/>
    <w:rsid w:val="00C52354"/>
    <w:rsid w:val="00C5403E"/>
    <w:rsid w:val="00C54491"/>
    <w:rsid w:val="00C55231"/>
    <w:rsid w:val="00C6032B"/>
    <w:rsid w:val="00C6065F"/>
    <w:rsid w:val="00C609F0"/>
    <w:rsid w:val="00C62FD5"/>
    <w:rsid w:val="00C6548F"/>
    <w:rsid w:val="00C70F8F"/>
    <w:rsid w:val="00C71DDA"/>
    <w:rsid w:val="00C71FD5"/>
    <w:rsid w:val="00C7242F"/>
    <w:rsid w:val="00C72A37"/>
    <w:rsid w:val="00C8112D"/>
    <w:rsid w:val="00C8396D"/>
    <w:rsid w:val="00C83B3E"/>
    <w:rsid w:val="00C840AC"/>
    <w:rsid w:val="00C85C58"/>
    <w:rsid w:val="00C95704"/>
    <w:rsid w:val="00C9624D"/>
    <w:rsid w:val="00C9625B"/>
    <w:rsid w:val="00CA188F"/>
    <w:rsid w:val="00CA4150"/>
    <w:rsid w:val="00CB027F"/>
    <w:rsid w:val="00CB1B9A"/>
    <w:rsid w:val="00CB35CD"/>
    <w:rsid w:val="00CB4F4D"/>
    <w:rsid w:val="00CB507B"/>
    <w:rsid w:val="00CB6B6C"/>
    <w:rsid w:val="00CB7CA4"/>
    <w:rsid w:val="00CC03C4"/>
    <w:rsid w:val="00CC0F0E"/>
    <w:rsid w:val="00CC2ACF"/>
    <w:rsid w:val="00CC332E"/>
    <w:rsid w:val="00CD017B"/>
    <w:rsid w:val="00CD18B2"/>
    <w:rsid w:val="00CD2BB9"/>
    <w:rsid w:val="00CD3F2A"/>
    <w:rsid w:val="00CE01B1"/>
    <w:rsid w:val="00CE27FE"/>
    <w:rsid w:val="00CE4180"/>
    <w:rsid w:val="00CE5D34"/>
    <w:rsid w:val="00CE6E31"/>
    <w:rsid w:val="00CE72A7"/>
    <w:rsid w:val="00CE76F3"/>
    <w:rsid w:val="00CE7A16"/>
    <w:rsid w:val="00CF0D9B"/>
    <w:rsid w:val="00CF12B5"/>
    <w:rsid w:val="00CF16F8"/>
    <w:rsid w:val="00CF2EA4"/>
    <w:rsid w:val="00CF4E45"/>
    <w:rsid w:val="00CF51C4"/>
    <w:rsid w:val="00CF5B1B"/>
    <w:rsid w:val="00CF65A4"/>
    <w:rsid w:val="00CF759E"/>
    <w:rsid w:val="00D01A5D"/>
    <w:rsid w:val="00D04F05"/>
    <w:rsid w:val="00D0578D"/>
    <w:rsid w:val="00D1183F"/>
    <w:rsid w:val="00D179C5"/>
    <w:rsid w:val="00D17BE5"/>
    <w:rsid w:val="00D17CD7"/>
    <w:rsid w:val="00D216E3"/>
    <w:rsid w:val="00D22CDE"/>
    <w:rsid w:val="00D23E64"/>
    <w:rsid w:val="00D268F4"/>
    <w:rsid w:val="00D332DD"/>
    <w:rsid w:val="00D3425D"/>
    <w:rsid w:val="00D41638"/>
    <w:rsid w:val="00D429DA"/>
    <w:rsid w:val="00D46060"/>
    <w:rsid w:val="00D53C9F"/>
    <w:rsid w:val="00D55E42"/>
    <w:rsid w:val="00D574A9"/>
    <w:rsid w:val="00D604E1"/>
    <w:rsid w:val="00D6122C"/>
    <w:rsid w:val="00D651AE"/>
    <w:rsid w:val="00D7033D"/>
    <w:rsid w:val="00D73FEA"/>
    <w:rsid w:val="00D742F5"/>
    <w:rsid w:val="00D7526C"/>
    <w:rsid w:val="00D75FB0"/>
    <w:rsid w:val="00D803D2"/>
    <w:rsid w:val="00D80EFF"/>
    <w:rsid w:val="00D81BA3"/>
    <w:rsid w:val="00D83218"/>
    <w:rsid w:val="00D83AB5"/>
    <w:rsid w:val="00D842A7"/>
    <w:rsid w:val="00D84B44"/>
    <w:rsid w:val="00D857D1"/>
    <w:rsid w:val="00D87E5F"/>
    <w:rsid w:val="00D91982"/>
    <w:rsid w:val="00D93F4F"/>
    <w:rsid w:val="00D944B6"/>
    <w:rsid w:val="00DA00B6"/>
    <w:rsid w:val="00DA1EBD"/>
    <w:rsid w:val="00DA22E7"/>
    <w:rsid w:val="00DA244C"/>
    <w:rsid w:val="00DA256E"/>
    <w:rsid w:val="00DA2D97"/>
    <w:rsid w:val="00DA32CF"/>
    <w:rsid w:val="00DA48B0"/>
    <w:rsid w:val="00DA631E"/>
    <w:rsid w:val="00DA6A89"/>
    <w:rsid w:val="00DA7D62"/>
    <w:rsid w:val="00DB2842"/>
    <w:rsid w:val="00DB3777"/>
    <w:rsid w:val="00DB4996"/>
    <w:rsid w:val="00DB5C71"/>
    <w:rsid w:val="00DB7A0D"/>
    <w:rsid w:val="00DC40FF"/>
    <w:rsid w:val="00DC4A08"/>
    <w:rsid w:val="00DC565D"/>
    <w:rsid w:val="00DC688C"/>
    <w:rsid w:val="00DD3046"/>
    <w:rsid w:val="00DD66BD"/>
    <w:rsid w:val="00DE189B"/>
    <w:rsid w:val="00DE2E84"/>
    <w:rsid w:val="00DE3B93"/>
    <w:rsid w:val="00DE4C1A"/>
    <w:rsid w:val="00DE4D9B"/>
    <w:rsid w:val="00DE5208"/>
    <w:rsid w:val="00DE7285"/>
    <w:rsid w:val="00DF0B26"/>
    <w:rsid w:val="00DF25E4"/>
    <w:rsid w:val="00DF730F"/>
    <w:rsid w:val="00E02AF2"/>
    <w:rsid w:val="00E032A7"/>
    <w:rsid w:val="00E047D5"/>
    <w:rsid w:val="00E04D49"/>
    <w:rsid w:val="00E11644"/>
    <w:rsid w:val="00E12B96"/>
    <w:rsid w:val="00E1400B"/>
    <w:rsid w:val="00E167CF"/>
    <w:rsid w:val="00E17479"/>
    <w:rsid w:val="00E200AD"/>
    <w:rsid w:val="00E2027C"/>
    <w:rsid w:val="00E21410"/>
    <w:rsid w:val="00E22E1D"/>
    <w:rsid w:val="00E23827"/>
    <w:rsid w:val="00E2417D"/>
    <w:rsid w:val="00E25A49"/>
    <w:rsid w:val="00E275FA"/>
    <w:rsid w:val="00E31351"/>
    <w:rsid w:val="00E3270B"/>
    <w:rsid w:val="00E32841"/>
    <w:rsid w:val="00E338C4"/>
    <w:rsid w:val="00E36EFB"/>
    <w:rsid w:val="00E37A6C"/>
    <w:rsid w:val="00E41947"/>
    <w:rsid w:val="00E43E60"/>
    <w:rsid w:val="00E44753"/>
    <w:rsid w:val="00E5016B"/>
    <w:rsid w:val="00E5060B"/>
    <w:rsid w:val="00E50A4A"/>
    <w:rsid w:val="00E51128"/>
    <w:rsid w:val="00E538AB"/>
    <w:rsid w:val="00E573B5"/>
    <w:rsid w:val="00E60206"/>
    <w:rsid w:val="00E614C6"/>
    <w:rsid w:val="00E636BD"/>
    <w:rsid w:val="00E64D9D"/>
    <w:rsid w:val="00E65480"/>
    <w:rsid w:val="00E66046"/>
    <w:rsid w:val="00E71518"/>
    <w:rsid w:val="00E725A6"/>
    <w:rsid w:val="00E72ED3"/>
    <w:rsid w:val="00E73826"/>
    <w:rsid w:val="00E76A1F"/>
    <w:rsid w:val="00E76D12"/>
    <w:rsid w:val="00E8184D"/>
    <w:rsid w:val="00E8208B"/>
    <w:rsid w:val="00E90618"/>
    <w:rsid w:val="00E92203"/>
    <w:rsid w:val="00E94329"/>
    <w:rsid w:val="00E95F5E"/>
    <w:rsid w:val="00EA0D4C"/>
    <w:rsid w:val="00EA3B1D"/>
    <w:rsid w:val="00EA3CF1"/>
    <w:rsid w:val="00EA65C8"/>
    <w:rsid w:val="00EA791F"/>
    <w:rsid w:val="00EA7CCF"/>
    <w:rsid w:val="00EA7E09"/>
    <w:rsid w:val="00EB0D08"/>
    <w:rsid w:val="00EB37E0"/>
    <w:rsid w:val="00EB494B"/>
    <w:rsid w:val="00EB5932"/>
    <w:rsid w:val="00EB694F"/>
    <w:rsid w:val="00EB6E09"/>
    <w:rsid w:val="00EC2DD6"/>
    <w:rsid w:val="00EC41B4"/>
    <w:rsid w:val="00ED0AA6"/>
    <w:rsid w:val="00ED2FC0"/>
    <w:rsid w:val="00ED317B"/>
    <w:rsid w:val="00ED381F"/>
    <w:rsid w:val="00ED61D2"/>
    <w:rsid w:val="00ED642F"/>
    <w:rsid w:val="00ED770E"/>
    <w:rsid w:val="00ED7C04"/>
    <w:rsid w:val="00EE041B"/>
    <w:rsid w:val="00EE1B96"/>
    <w:rsid w:val="00EE387F"/>
    <w:rsid w:val="00EE635C"/>
    <w:rsid w:val="00EF1F2A"/>
    <w:rsid w:val="00EF256B"/>
    <w:rsid w:val="00EF3C7B"/>
    <w:rsid w:val="00EF3FEC"/>
    <w:rsid w:val="00EF672B"/>
    <w:rsid w:val="00EF6A21"/>
    <w:rsid w:val="00F0006D"/>
    <w:rsid w:val="00F005E7"/>
    <w:rsid w:val="00F02DE0"/>
    <w:rsid w:val="00F067DD"/>
    <w:rsid w:val="00F10939"/>
    <w:rsid w:val="00F10DA5"/>
    <w:rsid w:val="00F11328"/>
    <w:rsid w:val="00F114D7"/>
    <w:rsid w:val="00F131A9"/>
    <w:rsid w:val="00F15B06"/>
    <w:rsid w:val="00F16DC8"/>
    <w:rsid w:val="00F1709A"/>
    <w:rsid w:val="00F21860"/>
    <w:rsid w:val="00F242C3"/>
    <w:rsid w:val="00F268CD"/>
    <w:rsid w:val="00F26D5A"/>
    <w:rsid w:val="00F3251F"/>
    <w:rsid w:val="00F3531F"/>
    <w:rsid w:val="00F35E48"/>
    <w:rsid w:val="00F408A9"/>
    <w:rsid w:val="00F40DFF"/>
    <w:rsid w:val="00F41C80"/>
    <w:rsid w:val="00F4266D"/>
    <w:rsid w:val="00F44B9A"/>
    <w:rsid w:val="00F45ABD"/>
    <w:rsid w:val="00F45EBE"/>
    <w:rsid w:val="00F51EB8"/>
    <w:rsid w:val="00F6033E"/>
    <w:rsid w:val="00F61F18"/>
    <w:rsid w:val="00F63544"/>
    <w:rsid w:val="00F67570"/>
    <w:rsid w:val="00F67573"/>
    <w:rsid w:val="00F70BEF"/>
    <w:rsid w:val="00F7439B"/>
    <w:rsid w:val="00F75141"/>
    <w:rsid w:val="00F767DC"/>
    <w:rsid w:val="00F80A48"/>
    <w:rsid w:val="00F830AE"/>
    <w:rsid w:val="00F8423D"/>
    <w:rsid w:val="00F84F5A"/>
    <w:rsid w:val="00F85764"/>
    <w:rsid w:val="00F876EE"/>
    <w:rsid w:val="00F91C9F"/>
    <w:rsid w:val="00F953DE"/>
    <w:rsid w:val="00F95DF8"/>
    <w:rsid w:val="00F95FFC"/>
    <w:rsid w:val="00FA075B"/>
    <w:rsid w:val="00FA1BCA"/>
    <w:rsid w:val="00FA1EE7"/>
    <w:rsid w:val="00FB01E1"/>
    <w:rsid w:val="00FB276F"/>
    <w:rsid w:val="00FB4150"/>
    <w:rsid w:val="00FB4955"/>
    <w:rsid w:val="00FB7576"/>
    <w:rsid w:val="00FC1F7E"/>
    <w:rsid w:val="00FC2D7C"/>
    <w:rsid w:val="00FC5829"/>
    <w:rsid w:val="00FC6186"/>
    <w:rsid w:val="00FD0ACB"/>
    <w:rsid w:val="00FD1C61"/>
    <w:rsid w:val="00FD415C"/>
    <w:rsid w:val="00FD4B3D"/>
    <w:rsid w:val="00FD5009"/>
    <w:rsid w:val="00FD50B6"/>
    <w:rsid w:val="00FD53FB"/>
    <w:rsid w:val="00FE2320"/>
    <w:rsid w:val="00FE2DBB"/>
    <w:rsid w:val="00FE3DF0"/>
    <w:rsid w:val="00FE4927"/>
    <w:rsid w:val="00FE77A0"/>
    <w:rsid w:val="00FE7955"/>
    <w:rsid w:val="00FE7CBF"/>
    <w:rsid w:val="00FF1195"/>
    <w:rsid w:val="00FF1202"/>
    <w:rsid w:val="00FF174C"/>
    <w:rsid w:val="00FF29F5"/>
    <w:rsid w:val="00FF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3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A21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368</Words>
  <Characters>2101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pressa4</cp:lastModifiedBy>
  <cp:revision>2</cp:revision>
  <cp:lastPrinted>2013-11-15T06:26:00Z</cp:lastPrinted>
  <dcterms:created xsi:type="dcterms:W3CDTF">2013-12-10T07:01:00Z</dcterms:created>
  <dcterms:modified xsi:type="dcterms:W3CDTF">2013-12-10T07:01:00Z</dcterms:modified>
</cp:coreProperties>
</file>